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D8CAB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THORNE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d.1432)</w:t>
      </w:r>
    </w:p>
    <w:p w14:paraId="2B4A62C6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Langley, Hertfordshire.</w:t>
      </w:r>
    </w:p>
    <w:p w14:paraId="5FBC19EC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3B6453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84AC14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Isabel(q.v.).</w:t>
      </w:r>
    </w:p>
    <w:p w14:paraId="17CA52A3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p.315)</w:t>
      </w:r>
    </w:p>
    <w:p w14:paraId="47D0E2BF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97A7AF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08A66F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52E5E390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857F316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1582C9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473328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Isabel and John at </w:t>
      </w:r>
      <w:proofErr w:type="spellStart"/>
      <w:r>
        <w:rPr>
          <w:rFonts w:ascii="Times New Roman" w:hAnsi="Times New Roman" w:cs="Times New Roman"/>
          <w:sz w:val="24"/>
          <w:szCs w:val="24"/>
        </w:rPr>
        <w:t>Chambyr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53827313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858F52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D81A72" w14:textId="77777777" w:rsidR="00240756" w:rsidRDefault="00240756" w:rsidP="002407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0E9698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02F5B" w14:textId="77777777" w:rsidR="00240756" w:rsidRDefault="00240756" w:rsidP="009139A6">
      <w:r>
        <w:separator/>
      </w:r>
    </w:p>
  </w:endnote>
  <w:endnote w:type="continuationSeparator" w:id="0">
    <w:p w14:paraId="2793D69C" w14:textId="77777777" w:rsidR="00240756" w:rsidRDefault="002407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F29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A0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8A5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5FB2E" w14:textId="77777777" w:rsidR="00240756" w:rsidRDefault="00240756" w:rsidP="009139A6">
      <w:r>
        <w:separator/>
      </w:r>
    </w:p>
  </w:footnote>
  <w:footnote w:type="continuationSeparator" w:id="0">
    <w:p w14:paraId="35A91C81" w14:textId="77777777" w:rsidR="00240756" w:rsidRDefault="002407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6D1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C4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5C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756"/>
    <w:rsid w:val="000666E0"/>
    <w:rsid w:val="0024075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30C1B"/>
  <w15:chartTrackingRefBased/>
  <w15:docId w15:val="{1C791DF6-C59E-45F6-86F3-1B12893C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2022-10-14T19:47:00Z</dcterms:created>
  <dcterms:modified xsi:type="dcterms:W3CDTF">2022-10-14T19:47:00Z</dcterms:modified>
</cp:coreProperties>
</file>